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AE4C5" w14:textId="3CE66E04" w:rsidR="00BA00AB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RAYNDALL</w:t>
      </w:r>
      <w:r>
        <w:rPr>
          <w:rFonts w:ascii="Times New Roman" w:hAnsi="Times New Roman" w:cs="Times New Roman"/>
          <w:sz w:val="24"/>
          <w:szCs w:val="24"/>
        </w:rPr>
        <w:t xml:space="preserve">      (d.1460)</w:t>
      </w:r>
    </w:p>
    <w:p w14:paraId="6F175941" w14:textId="7FF04E3D" w:rsidR="000F0AAA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Scrooby, Nottinghamshire.</w:t>
      </w:r>
    </w:p>
    <w:p w14:paraId="40F68228" w14:textId="4BEC0615" w:rsidR="000F0AAA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22D65" w14:textId="26844666" w:rsidR="000F0AAA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8D6E34" w14:textId="73E40B0A" w:rsidR="000F0AAA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May1460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p.136)</w:t>
      </w:r>
    </w:p>
    <w:p w14:paraId="0E886E48" w14:textId="22FB6626" w:rsidR="000F0AAA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8A76CE" w14:textId="57FC7CC0" w:rsidR="000F0AAA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AA945" w14:textId="08B8FCD3" w:rsidR="000F0AAA" w:rsidRPr="000F0AAA" w:rsidRDefault="000F0A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2021</w:t>
      </w:r>
    </w:p>
    <w:sectPr w:rsidR="000F0AAA" w:rsidRPr="000F0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4725F" w14:textId="77777777" w:rsidR="000F0AAA" w:rsidRDefault="000F0AAA" w:rsidP="009139A6">
      <w:r>
        <w:separator/>
      </w:r>
    </w:p>
  </w:endnote>
  <w:endnote w:type="continuationSeparator" w:id="0">
    <w:p w14:paraId="3E5C0FD9" w14:textId="77777777" w:rsidR="000F0AAA" w:rsidRDefault="000F0A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79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62F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99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71582" w14:textId="77777777" w:rsidR="000F0AAA" w:rsidRDefault="000F0AAA" w:rsidP="009139A6">
      <w:r>
        <w:separator/>
      </w:r>
    </w:p>
  </w:footnote>
  <w:footnote w:type="continuationSeparator" w:id="0">
    <w:p w14:paraId="19A8A728" w14:textId="77777777" w:rsidR="000F0AAA" w:rsidRDefault="000F0A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19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16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31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AAA"/>
    <w:rsid w:val="000666E0"/>
    <w:rsid w:val="000F0AA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3EDF1"/>
  <w15:chartTrackingRefBased/>
  <w15:docId w15:val="{89F6EEC1-036C-4758-B0DC-D2BDFE8B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2021-07-28T06:42:00Z</dcterms:created>
  <dcterms:modified xsi:type="dcterms:W3CDTF">2021-07-28T06:48:00Z</dcterms:modified>
</cp:coreProperties>
</file>